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8A8" w:rsidRPr="00B462B3" w:rsidRDefault="005628A8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Pr="00B462B3">
        <w:rPr>
          <w:rFonts w:hint="eastAsia"/>
          <w:b/>
          <w:sz w:val="32"/>
          <w:szCs w:val="32"/>
        </w:rPr>
        <w:t>表</w:t>
      </w:r>
    </w:p>
    <w:p w:rsidR="005628A8" w:rsidRDefault="005628A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0"/>
        <w:gridCol w:w="356"/>
        <w:gridCol w:w="235"/>
        <w:gridCol w:w="914"/>
        <w:gridCol w:w="1026"/>
        <w:gridCol w:w="44"/>
        <w:gridCol w:w="78"/>
        <w:gridCol w:w="240"/>
        <w:gridCol w:w="239"/>
        <w:gridCol w:w="603"/>
        <w:gridCol w:w="674"/>
        <w:gridCol w:w="849"/>
        <w:gridCol w:w="270"/>
        <w:gridCol w:w="297"/>
        <w:gridCol w:w="665"/>
        <w:gridCol w:w="338"/>
        <w:gridCol w:w="464"/>
        <w:gridCol w:w="699"/>
      </w:tblGrid>
      <w:tr w:rsidR="005628A8" w:rsidRPr="0007207D" w:rsidTr="006C0692">
        <w:trPr>
          <w:trHeight w:val="472"/>
          <w:jc w:val="center"/>
        </w:trPr>
        <w:tc>
          <w:tcPr>
            <w:tcW w:w="8501" w:type="dxa"/>
            <w:gridSpan w:val="18"/>
          </w:tcPr>
          <w:p w:rsidR="005628A8" w:rsidRPr="0007207D" w:rsidRDefault="005628A8" w:rsidP="0007207D">
            <w:pPr>
              <w:spacing w:beforeLines="50"/>
              <w:jc w:val="center"/>
            </w:pPr>
            <w:r w:rsidRPr="0007207D">
              <w:rPr>
                <w:rFonts w:hint="eastAsia"/>
              </w:rPr>
              <w:t>一、基本情况</w:t>
            </w:r>
          </w:p>
        </w:tc>
      </w:tr>
      <w:tr w:rsidR="005628A8" w:rsidRPr="0007207D" w:rsidTr="006C0692">
        <w:trPr>
          <w:trHeight w:val="549"/>
          <w:jc w:val="center"/>
        </w:trPr>
        <w:tc>
          <w:tcPr>
            <w:tcW w:w="866" w:type="dxa"/>
            <w:gridSpan w:val="2"/>
          </w:tcPr>
          <w:p w:rsidR="005628A8" w:rsidRPr="0007207D" w:rsidRDefault="005628A8" w:rsidP="0007207D">
            <w:pPr>
              <w:spacing w:beforeLines="50" w:line="200" w:lineRule="exact"/>
            </w:pPr>
            <w:r w:rsidRPr="0007207D">
              <w:rPr>
                <w:rFonts w:hint="eastAsia"/>
              </w:rPr>
              <w:t>姓名</w:t>
            </w:r>
          </w:p>
        </w:tc>
        <w:tc>
          <w:tcPr>
            <w:tcW w:w="1149" w:type="dxa"/>
            <w:gridSpan w:val="2"/>
          </w:tcPr>
          <w:p w:rsidR="005628A8" w:rsidRPr="0007207D" w:rsidRDefault="005628A8" w:rsidP="0007207D">
            <w:pPr>
              <w:spacing w:beforeLines="50" w:line="200" w:lineRule="exact"/>
            </w:pPr>
            <w:r>
              <w:rPr>
                <w:rFonts w:hint="eastAsia"/>
              </w:rPr>
              <w:t>李景慧</w:t>
            </w:r>
          </w:p>
        </w:tc>
        <w:tc>
          <w:tcPr>
            <w:tcW w:w="1148" w:type="dxa"/>
            <w:gridSpan w:val="3"/>
          </w:tcPr>
          <w:p w:rsidR="005628A8" w:rsidRPr="0007207D" w:rsidRDefault="005628A8" w:rsidP="0007207D">
            <w:pPr>
              <w:spacing w:beforeLines="50" w:line="200" w:lineRule="exact"/>
              <w:ind w:firstLine="210"/>
            </w:pPr>
            <w:r w:rsidRPr="0007207D">
              <w:rPr>
                <w:rFonts w:hint="eastAsia"/>
              </w:rPr>
              <w:t>年龄</w:t>
            </w:r>
          </w:p>
        </w:tc>
        <w:tc>
          <w:tcPr>
            <w:tcW w:w="1082" w:type="dxa"/>
            <w:gridSpan w:val="3"/>
          </w:tcPr>
          <w:p w:rsidR="005628A8" w:rsidRPr="0007207D" w:rsidRDefault="005628A8" w:rsidP="0007207D">
            <w:pPr>
              <w:spacing w:beforeLines="50" w:line="200" w:lineRule="exact"/>
            </w:pPr>
            <w:r>
              <w:t>27</w:t>
            </w:r>
          </w:p>
        </w:tc>
        <w:tc>
          <w:tcPr>
            <w:tcW w:w="674" w:type="dxa"/>
          </w:tcPr>
          <w:p w:rsidR="005628A8" w:rsidRPr="0007207D" w:rsidRDefault="005628A8" w:rsidP="0007207D">
            <w:pPr>
              <w:spacing w:beforeLines="50" w:line="200" w:lineRule="exact"/>
            </w:pPr>
            <w:r w:rsidRPr="0007207D">
              <w:rPr>
                <w:rFonts w:hint="eastAsia"/>
              </w:rPr>
              <w:t>性别</w:t>
            </w:r>
          </w:p>
        </w:tc>
        <w:tc>
          <w:tcPr>
            <w:tcW w:w="1119" w:type="dxa"/>
            <w:gridSpan w:val="2"/>
          </w:tcPr>
          <w:p w:rsidR="005628A8" w:rsidRPr="0007207D" w:rsidRDefault="005628A8" w:rsidP="0007207D">
            <w:pPr>
              <w:spacing w:beforeLines="50" w:line="200" w:lineRule="exact"/>
            </w:pPr>
            <w:r w:rsidRPr="0007207D">
              <w:rPr>
                <w:rFonts w:hint="eastAsia"/>
              </w:rPr>
              <w:t>女</w:t>
            </w:r>
          </w:p>
        </w:tc>
        <w:tc>
          <w:tcPr>
            <w:tcW w:w="962" w:type="dxa"/>
            <w:gridSpan w:val="2"/>
          </w:tcPr>
          <w:p w:rsidR="005628A8" w:rsidRPr="0007207D" w:rsidRDefault="005628A8" w:rsidP="0007207D">
            <w:pPr>
              <w:spacing w:beforeLines="20" w:line="200" w:lineRule="exact"/>
              <w:jc w:val="center"/>
            </w:pPr>
            <w:r w:rsidRPr="0007207D">
              <w:rPr>
                <w:rFonts w:hint="eastAsia"/>
              </w:rPr>
              <w:t>专业技</w:t>
            </w:r>
          </w:p>
          <w:p w:rsidR="005628A8" w:rsidRPr="0007207D" w:rsidRDefault="005628A8" w:rsidP="006C0692">
            <w:pPr>
              <w:spacing w:line="200" w:lineRule="exact"/>
              <w:jc w:val="center"/>
            </w:pPr>
            <w:r w:rsidRPr="0007207D">
              <w:rPr>
                <w:rFonts w:hint="eastAsia"/>
              </w:rPr>
              <w:t>术职务</w:t>
            </w:r>
          </w:p>
        </w:tc>
        <w:tc>
          <w:tcPr>
            <w:tcW w:w="1501" w:type="dxa"/>
            <w:gridSpan w:val="3"/>
          </w:tcPr>
          <w:p w:rsidR="005628A8" w:rsidRPr="0007207D" w:rsidRDefault="005628A8" w:rsidP="0007207D">
            <w:pPr>
              <w:spacing w:beforeLines="50" w:line="200" w:lineRule="exact"/>
            </w:pPr>
            <w:r w:rsidRPr="0007207D">
              <w:rPr>
                <w:rFonts w:hint="eastAsia"/>
              </w:rPr>
              <w:t>讲师</w:t>
            </w:r>
          </w:p>
        </w:tc>
      </w:tr>
      <w:tr w:rsidR="005628A8" w:rsidRPr="0007207D" w:rsidTr="006C0692">
        <w:trPr>
          <w:trHeight w:val="387"/>
          <w:jc w:val="center"/>
        </w:trPr>
        <w:tc>
          <w:tcPr>
            <w:tcW w:w="2015" w:type="dxa"/>
            <w:gridSpan w:val="4"/>
          </w:tcPr>
          <w:p w:rsidR="005628A8" w:rsidRPr="0007207D" w:rsidRDefault="005628A8" w:rsidP="0007207D">
            <w:pPr>
              <w:spacing w:beforeLines="50" w:line="200" w:lineRule="exact"/>
              <w:jc w:val="center"/>
            </w:pPr>
            <w:r w:rsidRPr="0007207D">
              <w:rPr>
                <w:rFonts w:hint="eastAsia"/>
              </w:rPr>
              <w:t>所在系（部）</w:t>
            </w:r>
          </w:p>
        </w:tc>
        <w:tc>
          <w:tcPr>
            <w:tcW w:w="2230" w:type="dxa"/>
            <w:gridSpan w:val="6"/>
          </w:tcPr>
          <w:p w:rsidR="005628A8" w:rsidRPr="0007207D" w:rsidRDefault="005628A8" w:rsidP="0007207D">
            <w:pPr>
              <w:spacing w:beforeLines="50" w:line="200" w:lineRule="exact"/>
            </w:pPr>
            <w:r w:rsidRPr="0007207D">
              <w:rPr>
                <w:rFonts w:hint="eastAsia"/>
              </w:rPr>
              <w:t>数学</w:t>
            </w:r>
          </w:p>
        </w:tc>
        <w:tc>
          <w:tcPr>
            <w:tcW w:w="1793" w:type="dxa"/>
            <w:gridSpan w:val="3"/>
          </w:tcPr>
          <w:p w:rsidR="005628A8" w:rsidRPr="0007207D" w:rsidRDefault="005628A8" w:rsidP="0007207D">
            <w:pPr>
              <w:spacing w:beforeLines="50" w:line="200" w:lineRule="exact"/>
              <w:jc w:val="center"/>
            </w:pPr>
            <w:r w:rsidRPr="0007207D">
              <w:rPr>
                <w:rFonts w:hint="eastAsia"/>
              </w:rPr>
              <w:t>所属学科</w:t>
            </w:r>
          </w:p>
        </w:tc>
        <w:tc>
          <w:tcPr>
            <w:tcW w:w="2463" w:type="dxa"/>
            <w:gridSpan w:val="5"/>
          </w:tcPr>
          <w:p w:rsidR="005628A8" w:rsidRPr="0007207D" w:rsidRDefault="005628A8" w:rsidP="0007207D">
            <w:pPr>
              <w:spacing w:beforeLines="50" w:line="200" w:lineRule="exact"/>
            </w:pPr>
            <w:r w:rsidRPr="0007207D">
              <w:rPr>
                <w:rFonts w:hint="eastAsia"/>
              </w:rPr>
              <w:t>数学</w:t>
            </w:r>
          </w:p>
        </w:tc>
      </w:tr>
      <w:tr w:rsidR="005628A8" w:rsidRPr="0007207D" w:rsidTr="00DE5070">
        <w:trPr>
          <w:trHeight w:val="307"/>
          <w:jc w:val="center"/>
        </w:trPr>
        <w:tc>
          <w:tcPr>
            <w:tcW w:w="8501" w:type="dxa"/>
            <w:gridSpan w:val="18"/>
          </w:tcPr>
          <w:p w:rsidR="005628A8" w:rsidRPr="0007207D" w:rsidRDefault="005628A8" w:rsidP="0007207D">
            <w:pPr>
              <w:spacing w:beforeLines="50" w:line="200" w:lineRule="exact"/>
              <w:jc w:val="center"/>
            </w:pPr>
            <w:r w:rsidRPr="0007207D">
              <w:rPr>
                <w:rFonts w:hint="eastAsia"/>
              </w:rPr>
              <w:t>二、过去三年授课情况</w:t>
            </w:r>
          </w:p>
        </w:tc>
      </w:tr>
      <w:tr w:rsidR="005628A8" w:rsidRPr="0007207D" w:rsidTr="006C0692">
        <w:trPr>
          <w:trHeight w:val="441"/>
          <w:jc w:val="center"/>
        </w:trPr>
        <w:tc>
          <w:tcPr>
            <w:tcW w:w="1101" w:type="dxa"/>
            <w:gridSpan w:val="3"/>
            <w:tcMar>
              <w:left w:w="0" w:type="dxa"/>
              <w:right w:w="0" w:type="dxa"/>
            </w:tcMar>
            <w:vAlign w:val="center"/>
          </w:tcPr>
          <w:p w:rsidR="005628A8" w:rsidRPr="0007207D" w:rsidRDefault="005628A8" w:rsidP="0007207D">
            <w:pPr>
              <w:spacing w:beforeLines="20" w:line="200" w:lineRule="exact"/>
              <w:jc w:val="center"/>
            </w:pPr>
            <w:r w:rsidRPr="0007207D">
              <w:rPr>
                <w:rFonts w:hint="eastAsia"/>
              </w:rPr>
              <w:t>序号</w:t>
            </w:r>
          </w:p>
        </w:tc>
        <w:tc>
          <w:tcPr>
            <w:tcW w:w="1984" w:type="dxa"/>
            <w:gridSpan w:val="3"/>
            <w:vAlign w:val="center"/>
          </w:tcPr>
          <w:p w:rsidR="005628A8" w:rsidRPr="0007207D" w:rsidRDefault="005628A8" w:rsidP="0007207D">
            <w:pPr>
              <w:spacing w:beforeLines="20" w:line="200" w:lineRule="exact"/>
              <w:jc w:val="center"/>
            </w:pPr>
            <w:r w:rsidRPr="0007207D">
              <w:rPr>
                <w:rFonts w:hint="eastAsia"/>
              </w:rPr>
              <w:t>课程名称</w:t>
            </w:r>
          </w:p>
        </w:tc>
        <w:tc>
          <w:tcPr>
            <w:tcW w:w="1834" w:type="dxa"/>
            <w:gridSpan w:val="5"/>
            <w:vAlign w:val="center"/>
          </w:tcPr>
          <w:p w:rsidR="005628A8" w:rsidRPr="0007207D" w:rsidRDefault="005628A8" w:rsidP="0007207D">
            <w:pPr>
              <w:spacing w:beforeLines="20" w:line="200" w:lineRule="exact"/>
              <w:jc w:val="center"/>
            </w:pPr>
            <w:r w:rsidRPr="0007207D">
              <w:rPr>
                <w:rFonts w:hint="eastAsia"/>
              </w:rPr>
              <w:t>学年学期</w:t>
            </w:r>
          </w:p>
        </w:tc>
        <w:tc>
          <w:tcPr>
            <w:tcW w:w="2419" w:type="dxa"/>
            <w:gridSpan w:val="5"/>
            <w:tcMar>
              <w:left w:w="57" w:type="dxa"/>
              <w:right w:w="57" w:type="dxa"/>
            </w:tcMar>
            <w:vAlign w:val="center"/>
          </w:tcPr>
          <w:p w:rsidR="005628A8" w:rsidRPr="0007207D" w:rsidRDefault="005628A8" w:rsidP="0007207D">
            <w:pPr>
              <w:spacing w:beforeLines="20" w:line="200" w:lineRule="exact"/>
              <w:jc w:val="center"/>
            </w:pPr>
            <w:r w:rsidRPr="0007207D">
              <w:rPr>
                <w:rFonts w:hint="eastAsia"/>
              </w:rPr>
              <w:t>学生班级</w:t>
            </w:r>
          </w:p>
        </w:tc>
        <w:tc>
          <w:tcPr>
            <w:tcW w:w="1163" w:type="dxa"/>
            <w:gridSpan w:val="2"/>
            <w:vAlign w:val="center"/>
          </w:tcPr>
          <w:p w:rsidR="005628A8" w:rsidRPr="0007207D" w:rsidRDefault="005628A8" w:rsidP="0007207D">
            <w:pPr>
              <w:spacing w:beforeLines="20" w:line="200" w:lineRule="exact"/>
              <w:jc w:val="center"/>
            </w:pPr>
            <w:r w:rsidRPr="0007207D">
              <w:rPr>
                <w:rFonts w:hint="eastAsia"/>
              </w:rPr>
              <w:t>学时</w:t>
            </w:r>
          </w:p>
        </w:tc>
      </w:tr>
      <w:tr w:rsidR="005628A8" w:rsidRPr="0007207D" w:rsidTr="006C0692">
        <w:trPr>
          <w:trHeight w:val="631"/>
          <w:jc w:val="center"/>
        </w:trPr>
        <w:tc>
          <w:tcPr>
            <w:tcW w:w="1101" w:type="dxa"/>
            <w:gridSpan w:val="3"/>
            <w:vAlign w:val="center"/>
          </w:tcPr>
          <w:p w:rsidR="005628A8" w:rsidRPr="0007207D" w:rsidRDefault="005628A8" w:rsidP="0007207D">
            <w:pPr>
              <w:spacing w:beforeLines="20" w:line="200" w:lineRule="exact"/>
              <w:jc w:val="center"/>
              <w:rPr>
                <w:sz w:val="18"/>
                <w:szCs w:val="18"/>
              </w:rPr>
            </w:pPr>
            <w:r w:rsidRPr="0007207D">
              <w:rPr>
                <w:sz w:val="18"/>
                <w:szCs w:val="18"/>
              </w:rPr>
              <w:t>1</w:t>
            </w:r>
          </w:p>
        </w:tc>
        <w:tc>
          <w:tcPr>
            <w:tcW w:w="1984" w:type="dxa"/>
            <w:gridSpan w:val="3"/>
            <w:vAlign w:val="center"/>
          </w:tcPr>
          <w:p w:rsidR="005628A8" w:rsidRPr="0007207D" w:rsidRDefault="005628A8" w:rsidP="0007207D">
            <w:pPr>
              <w:spacing w:beforeLines="20" w:line="200" w:lineRule="exact"/>
              <w:rPr>
                <w:sz w:val="18"/>
                <w:szCs w:val="18"/>
              </w:rPr>
            </w:pPr>
            <w:r w:rsidRPr="0007207D">
              <w:rPr>
                <w:rFonts w:hint="eastAsia"/>
                <w:sz w:val="18"/>
                <w:szCs w:val="18"/>
              </w:rPr>
              <w:t>高等数学</w:t>
            </w:r>
            <w:r w:rsidRPr="0007207D">
              <w:rPr>
                <w:sz w:val="18"/>
                <w:szCs w:val="18"/>
              </w:rPr>
              <w:t>I(</w:t>
            </w:r>
            <w:r w:rsidRPr="0007207D">
              <w:rPr>
                <w:rFonts w:hint="eastAsia"/>
                <w:sz w:val="18"/>
                <w:szCs w:val="18"/>
              </w:rPr>
              <w:t>上</w:t>
            </w:r>
            <w:r w:rsidRPr="0007207D">
              <w:rPr>
                <w:sz w:val="18"/>
                <w:szCs w:val="18"/>
              </w:rPr>
              <w:t>)</w:t>
            </w:r>
          </w:p>
        </w:tc>
        <w:tc>
          <w:tcPr>
            <w:tcW w:w="1834" w:type="dxa"/>
            <w:gridSpan w:val="5"/>
            <w:vAlign w:val="center"/>
          </w:tcPr>
          <w:p w:rsidR="005628A8" w:rsidRPr="0007207D" w:rsidRDefault="005628A8" w:rsidP="0007207D">
            <w:pPr>
              <w:spacing w:beforeLines="20"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17/18</w:t>
            </w:r>
            <w:r w:rsidRPr="0007207D">
              <w:rPr>
                <w:sz w:val="18"/>
                <w:szCs w:val="18"/>
              </w:rPr>
              <w:t xml:space="preserve"> </w:t>
            </w:r>
            <w:r w:rsidRPr="0007207D">
              <w:rPr>
                <w:rFonts w:hint="eastAsia"/>
                <w:sz w:val="18"/>
                <w:szCs w:val="18"/>
              </w:rPr>
              <w:t>第一学期</w:t>
            </w:r>
          </w:p>
        </w:tc>
        <w:tc>
          <w:tcPr>
            <w:tcW w:w="2419" w:type="dxa"/>
            <w:gridSpan w:val="5"/>
            <w:vAlign w:val="center"/>
          </w:tcPr>
          <w:p w:rsidR="005628A8" w:rsidRPr="00933622" w:rsidRDefault="005628A8" w:rsidP="0007207D">
            <w:pPr>
              <w:spacing w:beforeLines="20" w:line="200" w:lineRule="exact"/>
              <w:rPr>
                <w:sz w:val="18"/>
                <w:szCs w:val="18"/>
              </w:rPr>
            </w:pPr>
            <w:r w:rsidRPr="00933622">
              <w:rPr>
                <w:rFonts w:hint="eastAsia"/>
                <w:sz w:val="18"/>
                <w:szCs w:val="18"/>
              </w:rPr>
              <w:t>计科（嵌入式）</w:t>
            </w:r>
            <w:r w:rsidRPr="00933622">
              <w:rPr>
                <w:sz w:val="18"/>
                <w:szCs w:val="18"/>
              </w:rPr>
              <w:t>17-1</w:t>
            </w:r>
            <w:r w:rsidRPr="00933622">
              <w:rPr>
                <w:rFonts w:hint="eastAsia"/>
                <w:sz w:val="18"/>
                <w:szCs w:val="18"/>
              </w:rPr>
              <w:t>、</w:t>
            </w:r>
            <w:r w:rsidRPr="00933622">
              <w:rPr>
                <w:sz w:val="18"/>
                <w:szCs w:val="18"/>
              </w:rPr>
              <w:t>2</w:t>
            </w:r>
            <w:r w:rsidRPr="00933622">
              <w:rPr>
                <w:rFonts w:hint="eastAsia"/>
                <w:sz w:val="18"/>
                <w:szCs w:val="18"/>
              </w:rPr>
              <w:t>，计科（软件外包）</w:t>
            </w:r>
            <w:r w:rsidRPr="00933622">
              <w:rPr>
                <w:sz w:val="18"/>
                <w:szCs w:val="18"/>
              </w:rPr>
              <w:t>17-1</w:t>
            </w:r>
            <w:r w:rsidRPr="00933622">
              <w:rPr>
                <w:rFonts w:hint="eastAsia"/>
                <w:sz w:val="18"/>
                <w:szCs w:val="18"/>
              </w:rPr>
              <w:t>、</w:t>
            </w:r>
            <w:r w:rsidRPr="00933622">
              <w:rPr>
                <w:sz w:val="18"/>
                <w:szCs w:val="18"/>
              </w:rPr>
              <w:t>2</w:t>
            </w:r>
          </w:p>
        </w:tc>
        <w:tc>
          <w:tcPr>
            <w:tcW w:w="1163" w:type="dxa"/>
            <w:gridSpan w:val="2"/>
            <w:vAlign w:val="center"/>
          </w:tcPr>
          <w:p w:rsidR="005628A8" w:rsidRPr="0007207D" w:rsidRDefault="005628A8" w:rsidP="0007207D">
            <w:pPr>
              <w:spacing w:beforeLines="20"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</w:tr>
      <w:tr w:rsidR="005628A8" w:rsidRPr="0007207D" w:rsidTr="006C0692">
        <w:trPr>
          <w:trHeight w:val="1066"/>
          <w:jc w:val="center"/>
        </w:trPr>
        <w:tc>
          <w:tcPr>
            <w:tcW w:w="1101" w:type="dxa"/>
            <w:gridSpan w:val="3"/>
            <w:vAlign w:val="center"/>
          </w:tcPr>
          <w:p w:rsidR="005628A8" w:rsidRPr="0007207D" w:rsidRDefault="005628A8" w:rsidP="0007207D">
            <w:pPr>
              <w:spacing w:beforeLines="20"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5628A8" w:rsidRPr="0007207D" w:rsidRDefault="005628A8" w:rsidP="0007207D">
            <w:pPr>
              <w:spacing w:beforeLines="20" w:line="200" w:lineRule="exact"/>
              <w:rPr>
                <w:sz w:val="18"/>
                <w:szCs w:val="18"/>
              </w:rPr>
            </w:pPr>
          </w:p>
        </w:tc>
        <w:tc>
          <w:tcPr>
            <w:tcW w:w="1834" w:type="dxa"/>
            <w:gridSpan w:val="5"/>
            <w:vAlign w:val="center"/>
          </w:tcPr>
          <w:p w:rsidR="005628A8" w:rsidRPr="0007207D" w:rsidRDefault="005628A8" w:rsidP="0007207D">
            <w:pPr>
              <w:spacing w:beforeLines="20" w:line="200" w:lineRule="exact"/>
              <w:rPr>
                <w:sz w:val="18"/>
                <w:szCs w:val="18"/>
              </w:rPr>
            </w:pPr>
          </w:p>
        </w:tc>
        <w:tc>
          <w:tcPr>
            <w:tcW w:w="2419" w:type="dxa"/>
            <w:gridSpan w:val="5"/>
            <w:vAlign w:val="center"/>
          </w:tcPr>
          <w:p w:rsidR="005628A8" w:rsidRPr="0007207D" w:rsidRDefault="005628A8" w:rsidP="0007207D">
            <w:pPr>
              <w:spacing w:beforeLines="20" w:line="200" w:lineRule="exact"/>
              <w:rPr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5628A8" w:rsidRPr="0007207D" w:rsidRDefault="005628A8" w:rsidP="0007207D">
            <w:pPr>
              <w:spacing w:beforeLines="20" w:line="200" w:lineRule="exact"/>
              <w:rPr>
                <w:sz w:val="18"/>
                <w:szCs w:val="18"/>
              </w:rPr>
            </w:pPr>
          </w:p>
        </w:tc>
      </w:tr>
      <w:tr w:rsidR="005628A8" w:rsidRPr="0007207D" w:rsidTr="006C0692">
        <w:trPr>
          <w:trHeight w:val="1124"/>
          <w:jc w:val="center"/>
        </w:trPr>
        <w:tc>
          <w:tcPr>
            <w:tcW w:w="1101" w:type="dxa"/>
            <w:gridSpan w:val="3"/>
            <w:vAlign w:val="center"/>
          </w:tcPr>
          <w:p w:rsidR="005628A8" w:rsidRPr="0007207D" w:rsidRDefault="005628A8" w:rsidP="0007207D">
            <w:pPr>
              <w:spacing w:beforeLines="20"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5628A8" w:rsidRPr="0007207D" w:rsidRDefault="005628A8" w:rsidP="0007207D">
            <w:pPr>
              <w:spacing w:beforeLines="20" w:line="200" w:lineRule="exact"/>
              <w:rPr>
                <w:sz w:val="18"/>
                <w:szCs w:val="18"/>
              </w:rPr>
            </w:pPr>
          </w:p>
        </w:tc>
        <w:tc>
          <w:tcPr>
            <w:tcW w:w="1834" w:type="dxa"/>
            <w:gridSpan w:val="5"/>
            <w:vAlign w:val="center"/>
          </w:tcPr>
          <w:p w:rsidR="005628A8" w:rsidRPr="0007207D" w:rsidRDefault="005628A8" w:rsidP="0007207D">
            <w:pPr>
              <w:spacing w:beforeLines="20" w:line="200" w:lineRule="exact"/>
              <w:rPr>
                <w:sz w:val="18"/>
                <w:szCs w:val="18"/>
              </w:rPr>
            </w:pPr>
          </w:p>
        </w:tc>
        <w:tc>
          <w:tcPr>
            <w:tcW w:w="2419" w:type="dxa"/>
            <w:gridSpan w:val="5"/>
            <w:vAlign w:val="center"/>
          </w:tcPr>
          <w:p w:rsidR="005628A8" w:rsidRPr="0007207D" w:rsidRDefault="005628A8" w:rsidP="0007207D">
            <w:pPr>
              <w:spacing w:beforeLines="20" w:line="200" w:lineRule="exact"/>
              <w:rPr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5628A8" w:rsidRPr="0007207D" w:rsidRDefault="005628A8" w:rsidP="0007207D">
            <w:pPr>
              <w:spacing w:beforeLines="20" w:line="200" w:lineRule="exact"/>
              <w:rPr>
                <w:sz w:val="18"/>
                <w:szCs w:val="18"/>
              </w:rPr>
            </w:pPr>
          </w:p>
        </w:tc>
      </w:tr>
      <w:tr w:rsidR="005628A8" w:rsidRPr="0007207D" w:rsidTr="00E16426">
        <w:trPr>
          <w:trHeight w:val="832"/>
          <w:jc w:val="center"/>
        </w:trPr>
        <w:tc>
          <w:tcPr>
            <w:tcW w:w="1101" w:type="dxa"/>
            <w:gridSpan w:val="3"/>
            <w:vAlign w:val="center"/>
          </w:tcPr>
          <w:p w:rsidR="005628A8" w:rsidRPr="0007207D" w:rsidRDefault="005628A8" w:rsidP="0007207D">
            <w:pPr>
              <w:spacing w:beforeLines="20"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5628A8" w:rsidRPr="0007207D" w:rsidRDefault="005628A8" w:rsidP="0007207D">
            <w:pPr>
              <w:spacing w:beforeLines="20" w:line="200" w:lineRule="exact"/>
              <w:rPr>
                <w:sz w:val="18"/>
                <w:szCs w:val="18"/>
              </w:rPr>
            </w:pPr>
          </w:p>
        </w:tc>
        <w:tc>
          <w:tcPr>
            <w:tcW w:w="1834" w:type="dxa"/>
            <w:gridSpan w:val="5"/>
            <w:vAlign w:val="center"/>
          </w:tcPr>
          <w:p w:rsidR="005628A8" w:rsidRPr="0007207D" w:rsidRDefault="005628A8" w:rsidP="0007207D">
            <w:pPr>
              <w:spacing w:beforeLines="20" w:line="200" w:lineRule="exact"/>
              <w:rPr>
                <w:sz w:val="18"/>
                <w:szCs w:val="18"/>
              </w:rPr>
            </w:pPr>
          </w:p>
        </w:tc>
        <w:tc>
          <w:tcPr>
            <w:tcW w:w="2419" w:type="dxa"/>
            <w:gridSpan w:val="5"/>
            <w:vAlign w:val="center"/>
          </w:tcPr>
          <w:p w:rsidR="005628A8" w:rsidRPr="0007207D" w:rsidRDefault="005628A8" w:rsidP="0007207D">
            <w:pPr>
              <w:spacing w:beforeLines="20" w:line="200" w:lineRule="exact"/>
              <w:rPr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5628A8" w:rsidRPr="0007207D" w:rsidRDefault="005628A8" w:rsidP="0007207D">
            <w:pPr>
              <w:spacing w:beforeLines="20" w:line="200" w:lineRule="exact"/>
              <w:rPr>
                <w:sz w:val="18"/>
                <w:szCs w:val="18"/>
              </w:rPr>
            </w:pPr>
          </w:p>
        </w:tc>
      </w:tr>
      <w:tr w:rsidR="005628A8" w:rsidRPr="0007207D" w:rsidTr="00E16426">
        <w:trPr>
          <w:trHeight w:val="688"/>
          <w:jc w:val="center"/>
        </w:trPr>
        <w:tc>
          <w:tcPr>
            <w:tcW w:w="1101" w:type="dxa"/>
            <w:gridSpan w:val="3"/>
            <w:vAlign w:val="center"/>
          </w:tcPr>
          <w:p w:rsidR="005628A8" w:rsidRPr="0007207D" w:rsidRDefault="005628A8" w:rsidP="0007207D">
            <w:pPr>
              <w:spacing w:beforeLines="20"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5628A8" w:rsidRPr="0007207D" w:rsidRDefault="005628A8" w:rsidP="0007207D">
            <w:pPr>
              <w:spacing w:beforeLines="20" w:line="200" w:lineRule="exact"/>
              <w:rPr>
                <w:sz w:val="18"/>
                <w:szCs w:val="18"/>
              </w:rPr>
            </w:pPr>
          </w:p>
        </w:tc>
        <w:tc>
          <w:tcPr>
            <w:tcW w:w="1834" w:type="dxa"/>
            <w:gridSpan w:val="5"/>
            <w:vAlign w:val="center"/>
          </w:tcPr>
          <w:p w:rsidR="005628A8" w:rsidRPr="0007207D" w:rsidRDefault="005628A8" w:rsidP="0007207D">
            <w:pPr>
              <w:spacing w:beforeLines="20" w:line="200" w:lineRule="exact"/>
              <w:rPr>
                <w:sz w:val="18"/>
                <w:szCs w:val="18"/>
              </w:rPr>
            </w:pPr>
          </w:p>
        </w:tc>
        <w:tc>
          <w:tcPr>
            <w:tcW w:w="2419" w:type="dxa"/>
            <w:gridSpan w:val="5"/>
            <w:vAlign w:val="center"/>
          </w:tcPr>
          <w:p w:rsidR="005628A8" w:rsidRPr="0007207D" w:rsidRDefault="005628A8" w:rsidP="0007207D">
            <w:pPr>
              <w:spacing w:beforeLines="20" w:line="200" w:lineRule="exact"/>
              <w:rPr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5628A8" w:rsidRPr="0007207D" w:rsidRDefault="005628A8" w:rsidP="0007207D">
            <w:pPr>
              <w:spacing w:beforeLines="20" w:line="200" w:lineRule="exact"/>
              <w:rPr>
                <w:sz w:val="18"/>
                <w:szCs w:val="18"/>
              </w:rPr>
            </w:pPr>
          </w:p>
        </w:tc>
      </w:tr>
      <w:tr w:rsidR="005628A8" w:rsidRPr="0007207D" w:rsidTr="006C0692">
        <w:trPr>
          <w:trHeight w:val="1113"/>
          <w:jc w:val="center"/>
        </w:trPr>
        <w:tc>
          <w:tcPr>
            <w:tcW w:w="1101" w:type="dxa"/>
            <w:gridSpan w:val="3"/>
            <w:vAlign w:val="center"/>
          </w:tcPr>
          <w:p w:rsidR="005628A8" w:rsidRPr="0007207D" w:rsidRDefault="005628A8" w:rsidP="0007207D">
            <w:pPr>
              <w:spacing w:beforeLines="20"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5628A8" w:rsidRPr="0007207D" w:rsidRDefault="005628A8" w:rsidP="0007207D">
            <w:pPr>
              <w:spacing w:beforeLines="20" w:line="200" w:lineRule="exact"/>
              <w:rPr>
                <w:sz w:val="18"/>
                <w:szCs w:val="18"/>
              </w:rPr>
            </w:pPr>
          </w:p>
        </w:tc>
        <w:tc>
          <w:tcPr>
            <w:tcW w:w="1834" w:type="dxa"/>
            <w:gridSpan w:val="5"/>
            <w:vAlign w:val="center"/>
          </w:tcPr>
          <w:p w:rsidR="005628A8" w:rsidRPr="0007207D" w:rsidRDefault="005628A8" w:rsidP="0007207D">
            <w:pPr>
              <w:spacing w:beforeLines="20" w:line="200" w:lineRule="exact"/>
              <w:rPr>
                <w:sz w:val="18"/>
                <w:szCs w:val="18"/>
              </w:rPr>
            </w:pPr>
          </w:p>
        </w:tc>
        <w:tc>
          <w:tcPr>
            <w:tcW w:w="2419" w:type="dxa"/>
            <w:gridSpan w:val="5"/>
            <w:vAlign w:val="center"/>
          </w:tcPr>
          <w:p w:rsidR="005628A8" w:rsidRPr="0007207D" w:rsidRDefault="005628A8" w:rsidP="0007207D">
            <w:pPr>
              <w:spacing w:beforeLines="20" w:line="20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:rsidR="005628A8" w:rsidRPr="0007207D" w:rsidRDefault="005628A8" w:rsidP="0007207D">
            <w:pPr>
              <w:spacing w:beforeLines="20" w:line="200" w:lineRule="exact"/>
              <w:rPr>
                <w:sz w:val="18"/>
                <w:szCs w:val="18"/>
              </w:rPr>
            </w:pPr>
          </w:p>
        </w:tc>
      </w:tr>
      <w:tr w:rsidR="005628A8" w:rsidRPr="0007207D" w:rsidTr="006C0692">
        <w:trPr>
          <w:trHeight w:val="339"/>
          <w:jc w:val="center"/>
        </w:trPr>
        <w:tc>
          <w:tcPr>
            <w:tcW w:w="8501" w:type="dxa"/>
            <w:gridSpan w:val="18"/>
          </w:tcPr>
          <w:p w:rsidR="005628A8" w:rsidRPr="0007207D" w:rsidRDefault="005628A8" w:rsidP="0007207D">
            <w:pPr>
              <w:spacing w:beforeLines="50" w:line="200" w:lineRule="exact"/>
              <w:jc w:val="center"/>
            </w:pPr>
            <w:r w:rsidRPr="0007207D">
              <w:rPr>
                <w:rFonts w:hint="eastAsia"/>
              </w:rPr>
              <w:t>三、教研、教学获奖情况</w:t>
            </w:r>
          </w:p>
        </w:tc>
      </w:tr>
      <w:tr w:rsidR="005628A8" w:rsidRPr="0007207D" w:rsidTr="00DE5070">
        <w:trPr>
          <w:trHeight w:val="439"/>
          <w:jc w:val="center"/>
        </w:trPr>
        <w:tc>
          <w:tcPr>
            <w:tcW w:w="866" w:type="dxa"/>
            <w:gridSpan w:val="2"/>
          </w:tcPr>
          <w:p w:rsidR="005628A8" w:rsidRPr="0007207D" w:rsidRDefault="005628A8" w:rsidP="0007207D">
            <w:pPr>
              <w:spacing w:beforeLines="50" w:line="200" w:lineRule="exact"/>
            </w:pPr>
            <w:r w:rsidRPr="0007207D">
              <w:rPr>
                <w:rFonts w:hint="eastAsia"/>
              </w:rPr>
              <w:t>序号</w:t>
            </w:r>
          </w:p>
        </w:tc>
        <w:tc>
          <w:tcPr>
            <w:tcW w:w="2537" w:type="dxa"/>
            <w:gridSpan w:val="6"/>
          </w:tcPr>
          <w:p w:rsidR="005628A8" w:rsidRPr="0007207D" w:rsidRDefault="005628A8" w:rsidP="006C0692">
            <w:pPr>
              <w:jc w:val="center"/>
            </w:pPr>
            <w:r w:rsidRPr="0007207D">
              <w:rPr>
                <w:rFonts w:hint="eastAsia"/>
              </w:rPr>
              <w:t>论文、专著、教材、</w:t>
            </w:r>
          </w:p>
          <w:p w:rsidR="005628A8" w:rsidRPr="0007207D" w:rsidRDefault="005628A8" w:rsidP="006C0692">
            <w:pPr>
              <w:jc w:val="center"/>
            </w:pPr>
            <w:r w:rsidRPr="0007207D">
              <w:rPr>
                <w:rFonts w:hint="eastAsia"/>
              </w:rPr>
              <w:t>获奖项目名称</w:t>
            </w:r>
          </w:p>
        </w:tc>
        <w:tc>
          <w:tcPr>
            <w:tcW w:w="4399" w:type="dxa"/>
            <w:gridSpan w:val="9"/>
          </w:tcPr>
          <w:p w:rsidR="005628A8" w:rsidRPr="0007207D" w:rsidRDefault="005628A8" w:rsidP="006C0692">
            <w:pPr>
              <w:jc w:val="center"/>
            </w:pPr>
            <w:r w:rsidRPr="0007207D">
              <w:rPr>
                <w:rFonts w:hint="eastAsia"/>
              </w:rPr>
              <w:t>发表刊物与出版单位、时间、</w:t>
            </w:r>
          </w:p>
          <w:p w:rsidR="005628A8" w:rsidRPr="0007207D" w:rsidRDefault="005628A8" w:rsidP="006C0692">
            <w:pPr>
              <w:jc w:val="center"/>
            </w:pPr>
            <w:r w:rsidRPr="0007207D">
              <w:rPr>
                <w:rFonts w:hint="eastAsia"/>
              </w:rPr>
              <w:t>颁奖部门及奖励类别、等级</w:t>
            </w:r>
          </w:p>
        </w:tc>
        <w:tc>
          <w:tcPr>
            <w:tcW w:w="699" w:type="dxa"/>
          </w:tcPr>
          <w:p w:rsidR="005628A8" w:rsidRPr="0007207D" w:rsidRDefault="005628A8" w:rsidP="0007207D">
            <w:pPr>
              <w:spacing w:beforeLines="50"/>
            </w:pPr>
            <w:r w:rsidRPr="0007207D">
              <w:rPr>
                <w:rFonts w:hint="eastAsia"/>
              </w:rPr>
              <w:t>排名</w:t>
            </w:r>
          </w:p>
        </w:tc>
      </w:tr>
      <w:tr w:rsidR="005628A8" w:rsidRPr="0007207D" w:rsidTr="00DE5070">
        <w:trPr>
          <w:trHeight w:val="519"/>
          <w:jc w:val="center"/>
        </w:trPr>
        <w:tc>
          <w:tcPr>
            <w:tcW w:w="866" w:type="dxa"/>
            <w:gridSpan w:val="2"/>
            <w:vAlign w:val="center"/>
          </w:tcPr>
          <w:p w:rsidR="005628A8" w:rsidRPr="0007207D" w:rsidRDefault="005628A8" w:rsidP="006C0692">
            <w:pPr>
              <w:spacing w:line="200" w:lineRule="exact"/>
              <w:jc w:val="center"/>
            </w:pPr>
          </w:p>
        </w:tc>
        <w:tc>
          <w:tcPr>
            <w:tcW w:w="2537" w:type="dxa"/>
            <w:gridSpan w:val="6"/>
            <w:vAlign w:val="center"/>
          </w:tcPr>
          <w:p w:rsidR="005628A8" w:rsidRPr="0007207D" w:rsidRDefault="005628A8" w:rsidP="00576128">
            <w:pPr>
              <w:spacing w:line="240" w:lineRule="atLeast"/>
              <w:ind w:right="51"/>
              <w:rPr>
                <w:sz w:val="18"/>
                <w:szCs w:val="18"/>
              </w:rPr>
            </w:pPr>
          </w:p>
        </w:tc>
        <w:tc>
          <w:tcPr>
            <w:tcW w:w="4399" w:type="dxa"/>
            <w:gridSpan w:val="9"/>
            <w:vAlign w:val="center"/>
          </w:tcPr>
          <w:p w:rsidR="005628A8" w:rsidRPr="0007207D" w:rsidRDefault="005628A8" w:rsidP="00576128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:rsidR="005628A8" w:rsidRPr="0007207D" w:rsidRDefault="005628A8" w:rsidP="006C0692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5628A8" w:rsidRPr="0007207D" w:rsidTr="00DE5070">
        <w:trPr>
          <w:trHeight w:val="413"/>
          <w:jc w:val="center"/>
        </w:trPr>
        <w:tc>
          <w:tcPr>
            <w:tcW w:w="866" w:type="dxa"/>
            <w:gridSpan w:val="2"/>
            <w:vAlign w:val="center"/>
          </w:tcPr>
          <w:p w:rsidR="005628A8" w:rsidRPr="0007207D" w:rsidRDefault="005628A8" w:rsidP="00576128">
            <w:pPr>
              <w:spacing w:line="200" w:lineRule="exact"/>
              <w:jc w:val="center"/>
            </w:pPr>
          </w:p>
        </w:tc>
        <w:tc>
          <w:tcPr>
            <w:tcW w:w="2537" w:type="dxa"/>
            <w:gridSpan w:val="6"/>
            <w:vAlign w:val="center"/>
          </w:tcPr>
          <w:p w:rsidR="005628A8" w:rsidRPr="0007207D" w:rsidRDefault="005628A8" w:rsidP="00DE5070">
            <w:pPr>
              <w:spacing w:line="240" w:lineRule="atLeast"/>
              <w:ind w:right="51"/>
              <w:rPr>
                <w:sz w:val="18"/>
                <w:szCs w:val="18"/>
              </w:rPr>
            </w:pPr>
          </w:p>
        </w:tc>
        <w:tc>
          <w:tcPr>
            <w:tcW w:w="4399" w:type="dxa"/>
            <w:gridSpan w:val="9"/>
            <w:vAlign w:val="center"/>
          </w:tcPr>
          <w:p w:rsidR="005628A8" w:rsidRPr="0007207D" w:rsidRDefault="005628A8" w:rsidP="00576128">
            <w:pPr>
              <w:spacing w:line="240" w:lineRule="atLeast"/>
              <w:rPr>
                <w:rFonts w:ascii="宋体"/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:rsidR="005628A8" w:rsidRPr="0007207D" w:rsidRDefault="005628A8" w:rsidP="00576128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5628A8" w:rsidRPr="0007207D" w:rsidTr="00DE5070">
        <w:trPr>
          <w:trHeight w:val="505"/>
          <w:jc w:val="center"/>
        </w:trPr>
        <w:tc>
          <w:tcPr>
            <w:tcW w:w="866" w:type="dxa"/>
            <w:gridSpan w:val="2"/>
            <w:vAlign w:val="center"/>
          </w:tcPr>
          <w:p w:rsidR="005628A8" w:rsidRPr="0007207D" w:rsidRDefault="005628A8" w:rsidP="00576128">
            <w:pPr>
              <w:spacing w:line="200" w:lineRule="exact"/>
              <w:jc w:val="center"/>
            </w:pPr>
          </w:p>
        </w:tc>
        <w:tc>
          <w:tcPr>
            <w:tcW w:w="2537" w:type="dxa"/>
            <w:gridSpan w:val="6"/>
            <w:vAlign w:val="center"/>
          </w:tcPr>
          <w:p w:rsidR="005628A8" w:rsidRPr="0007207D" w:rsidRDefault="005628A8" w:rsidP="00576128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99" w:type="dxa"/>
            <w:gridSpan w:val="9"/>
            <w:vAlign w:val="center"/>
          </w:tcPr>
          <w:p w:rsidR="005628A8" w:rsidRPr="0007207D" w:rsidRDefault="005628A8" w:rsidP="00576128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:rsidR="005628A8" w:rsidRPr="0007207D" w:rsidRDefault="005628A8" w:rsidP="00576128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5628A8" w:rsidRPr="0007207D" w:rsidTr="00DE5070">
        <w:trPr>
          <w:trHeight w:val="505"/>
          <w:jc w:val="center"/>
        </w:trPr>
        <w:tc>
          <w:tcPr>
            <w:tcW w:w="866" w:type="dxa"/>
            <w:gridSpan w:val="2"/>
            <w:vAlign w:val="center"/>
          </w:tcPr>
          <w:p w:rsidR="005628A8" w:rsidRPr="0007207D" w:rsidRDefault="005628A8" w:rsidP="00576128">
            <w:pPr>
              <w:spacing w:line="200" w:lineRule="exact"/>
              <w:jc w:val="center"/>
            </w:pPr>
          </w:p>
        </w:tc>
        <w:tc>
          <w:tcPr>
            <w:tcW w:w="2537" w:type="dxa"/>
            <w:gridSpan w:val="6"/>
            <w:vAlign w:val="center"/>
          </w:tcPr>
          <w:p w:rsidR="005628A8" w:rsidRPr="0007207D" w:rsidRDefault="005628A8" w:rsidP="00576128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99" w:type="dxa"/>
            <w:gridSpan w:val="9"/>
            <w:vAlign w:val="center"/>
          </w:tcPr>
          <w:p w:rsidR="005628A8" w:rsidRPr="0007207D" w:rsidRDefault="005628A8" w:rsidP="00576128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:rsidR="005628A8" w:rsidRPr="0007207D" w:rsidRDefault="005628A8" w:rsidP="00576128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5628A8" w:rsidRPr="0007207D" w:rsidTr="00DE5070">
        <w:trPr>
          <w:trHeight w:val="399"/>
          <w:jc w:val="center"/>
        </w:trPr>
        <w:tc>
          <w:tcPr>
            <w:tcW w:w="866" w:type="dxa"/>
            <w:gridSpan w:val="2"/>
            <w:vAlign w:val="center"/>
          </w:tcPr>
          <w:p w:rsidR="005628A8" w:rsidRPr="0007207D" w:rsidRDefault="005628A8" w:rsidP="00576128">
            <w:pPr>
              <w:spacing w:line="200" w:lineRule="exact"/>
              <w:jc w:val="center"/>
            </w:pPr>
          </w:p>
        </w:tc>
        <w:tc>
          <w:tcPr>
            <w:tcW w:w="2537" w:type="dxa"/>
            <w:gridSpan w:val="6"/>
            <w:vAlign w:val="center"/>
          </w:tcPr>
          <w:p w:rsidR="005628A8" w:rsidRPr="0007207D" w:rsidRDefault="005628A8" w:rsidP="00576128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99" w:type="dxa"/>
            <w:gridSpan w:val="9"/>
            <w:vAlign w:val="center"/>
          </w:tcPr>
          <w:p w:rsidR="005628A8" w:rsidRPr="0007207D" w:rsidRDefault="005628A8" w:rsidP="00576128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:rsidR="005628A8" w:rsidRPr="0007207D" w:rsidRDefault="005628A8" w:rsidP="00576128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5628A8" w:rsidRPr="0007207D" w:rsidTr="00DE5070">
        <w:trPr>
          <w:trHeight w:val="574"/>
          <w:jc w:val="center"/>
        </w:trPr>
        <w:tc>
          <w:tcPr>
            <w:tcW w:w="866" w:type="dxa"/>
            <w:gridSpan w:val="2"/>
            <w:vAlign w:val="center"/>
          </w:tcPr>
          <w:p w:rsidR="005628A8" w:rsidRPr="0007207D" w:rsidRDefault="005628A8" w:rsidP="00576128">
            <w:pPr>
              <w:spacing w:line="200" w:lineRule="exact"/>
              <w:jc w:val="center"/>
            </w:pPr>
          </w:p>
        </w:tc>
        <w:tc>
          <w:tcPr>
            <w:tcW w:w="2537" w:type="dxa"/>
            <w:gridSpan w:val="6"/>
            <w:vAlign w:val="center"/>
          </w:tcPr>
          <w:p w:rsidR="005628A8" w:rsidRPr="0007207D" w:rsidRDefault="005628A8" w:rsidP="00576128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99" w:type="dxa"/>
            <w:gridSpan w:val="9"/>
            <w:vAlign w:val="center"/>
          </w:tcPr>
          <w:p w:rsidR="005628A8" w:rsidRPr="0007207D" w:rsidRDefault="005628A8" w:rsidP="00576128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699" w:type="dxa"/>
            <w:vAlign w:val="center"/>
          </w:tcPr>
          <w:p w:rsidR="005628A8" w:rsidRPr="0007207D" w:rsidRDefault="005628A8" w:rsidP="00576128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5628A8" w:rsidRPr="0007207D" w:rsidTr="00A96396">
        <w:trPr>
          <w:trHeight w:val="552"/>
          <w:jc w:val="center"/>
        </w:trPr>
        <w:tc>
          <w:tcPr>
            <w:tcW w:w="8501" w:type="dxa"/>
            <w:gridSpan w:val="18"/>
            <w:vAlign w:val="center"/>
          </w:tcPr>
          <w:p w:rsidR="005628A8" w:rsidRPr="0007207D" w:rsidRDefault="005628A8" w:rsidP="00576128">
            <w:pPr>
              <w:spacing w:line="200" w:lineRule="exact"/>
              <w:jc w:val="center"/>
            </w:pPr>
            <w:r w:rsidRPr="0007207D">
              <w:rPr>
                <w:rFonts w:hint="eastAsia"/>
              </w:rPr>
              <w:t>四、申请挂牌上课课程</w:t>
            </w:r>
          </w:p>
        </w:tc>
      </w:tr>
      <w:tr w:rsidR="005628A8" w:rsidRPr="0007207D" w:rsidTr="00F80ABF">
        <w:trPr>
          <w:trHeight w:val="671"/>
          <w:jc w:val="center"/>
        </w:trPr>
        <w:tc>
          <w:tcPr>
            <w:tcW w:w="510" w:type="dxa"/>
            <w:vAlign w:val="center"/>
          </w:tcPr>
          <w:p w:rsidR="005628A8" w:rsidRPr="0007207D" w:rsidRDefault="005628A8" w:rsidP="00576128">
            <w:pPr>
              <w:spacing w:line="200" w:lineRule="exact"/>
              <w:jc w:val="center"/>
            </w:pPr>
            <w:r w:rsidRPr="0007207D">
              <w:t>1</w:t>
            </w:r>
          </w:p>
        </w:tc>
        <w:tc>
          <w:tcPr>
            <w:tcW w:w="2531" w:type="dxa"/>
            <w:gridSpan w:val="4"/>
            <w:vAlign w:val="center"/>
          </w:tcPr>
          <w:p w:rsidR="005628A8" w:rsidRPr="0007207D" w:rsidRDefault="005628A8" w:rsidP="00576128">
            <w:pPr>
              <w:spacing w:line="200" w:lineRule="exact"/>
              <w:jc w:val="center"/>
            </w:pPr>
            <w:r w:rsidRPr="0007207D">
              <w:rPr>
                <w:rFonts w:hint="eastAsia"/>
              </w:rPr>
              <w:t>高等数学</w:t>
            </w:r>
            <w:r w:rsidRPr="0007207D">
              <w:t>II (</w:t>
            </w:r>
            <w:r>
              <w:rPr>
                <w:rFonts w:hint="eastAsia"/>
              </w:rPr>
              <w:t>下</w:t>
            </w:r>
            <w:r w:rsidRPr="0007207D">
              <w:t>)</w:t>
            </w:r>
          </w:p>
        </w:tc>
        <w:tc>
          <w:tcPr>
            <w:tcW w:w="601" w:type="dxa"/>
            <w:gridSpan w:val="4"/>
            <w:vAlign w:val="center"/>
          </w:tcPr>
          <w:p w:rsidR="005628A8" w:rsidRPr="0007207D" w:rsidRDefault="005628A8" w:rsidP="00576128">
            <w:pPr>
              <w:spacing w:line="200" w:lineRule="exact"/>
              <w:jc w:val="center"/>
            </w:pPr>
            <w:r w:rsidRPr="0007207D">
              <w:t>2</w:t>
            </w:r>
          </w:p>
        </w:tc>
        <w:tc>
          <w:tcPr>
            <w:tcW w:w="2126" w:type="dxa"/>
            <w:gridSpan w:val="3"/>
            <w:vAlign w:val="center"/>
          </w:tcPr>
          <w:p w:rsidR="005628A8" w:rsidRPr="0007207D" w:rsidRDefault="005628A8" w:rsidP="00576128">
            <w:pPr>
              <w:spacing w:line="200" w:lineRule="exact"/>
              <w:jc w:val="center"/>
            </w:pPr>
          </w:p>
        </w:tc>
        <w:tc>
          <w:tcPr>
            <w:tcW w:w="567" w:type="dxa"/>
            <w:gridSpan w:val="2"/>
            <w:vAlign w:val="center"/>
          </w:tcPr>
          <w:p w:rsidR="005628A8" w:rsidRPr="0007207D" w:rsidRDefault="005628A8" w:rsidP="00576128">
            <w:pPr>
              <w:spacing w:line="200" w:lineRule="exact"/>
              <w:jc w:val="center"/>
            </w:pPr>
            <w:r w:rsidRPr="0007207D">
              <w:t>3</w:t>
            </w:r>
          </w:p>
        </w:tc>
        <w:tc>
          <w:tcPr>
            <w:tcW w:w="2166" w:type="dxa"/>
            <w:gridSpan w:val="4"/>
            <w:vAlign w:val="center"/>
          </w:tcPr>
          <w:p w:rsidR="005628A8" w:rsidRPr="0007207D" w:rsidRDefault="005628A8" w:rsidP="00576128">
            <w:pPr>
              <w:spacing w:line="200" w:lineRule="exact"/>
              <w:jc w:val="center"/>
            </w:pPr>
          </w:p>
        </w:tc>
      </w:tr>
      <w:tr w:rsidR="005628A8" w:rsidRPr="0007207D" w:rsidTr="00F80ABF">
        <w:trPr>
          <w:trHeight w:val="528"/>
          <w:jc w:val="center"/>
        </w:trPr>
        <w:tc>
          <w:tcPr>
            <w:tcW w:w="8501" w:type="dxa"/>
            <w:gridSpan w:val="18"/>
          </w:tcPr>
          <w:p w:rsidR="005628A8" w:rsidRPr="0007207D" w:rsidRDefault="005628A8" w:rsidP="0007207D">
            <w:pPr>
              <w:spacing w:beforeLines="40" w:line="200" w:lineRule="exact"/>
              <w:jc w:val="center"/>
            </w:pPr>
            <w:r w:rsidRPr="0007207D">
              <w:rPr>
                <w:rFonts w:hint="eastAsia"/>
              </w:rPr>
              <w:t>五、教师自述</w:t>
            </w:r>
          </w:p>
        </w:tc>
      </w:tr>
      <w:tr w:rsidR="005628A8" w:rsidRPr="0007207D" w:rsidTr="00F80ABF">
        <w:trPr>
          <w:trHeight w:val="9368"/>
          <w:jc w:val="center"/>
        </w:trPr>
        <w:tc>
          <w:tcPr>
            <w:tcW w:w="8501" w:type="dxa"/>
            <w:gridSpan w:val="18"/>
          </w:tcPr>
          <w:p w:rsidR="005628A8" w:rsidRDefault="005628A8" w:rsidP="005628A8">
            <w:pPr>
              <w:spacing w:line="360" w:lineRule="auto"/>
              <w:ind w:right="51" w:firstLineChars="200" w:firstLine="316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2007-2011</w:t>
            </w:r>
            <w:r>
              <w:rPr>
                <w:rFonts w:ascii="宋体" w:hAnsi="宋体" w:hint="eastAsia"/>
                <w:sz w:val="24"/>
              </w:rPr>
              <w:t>年，本科就读于西北工业大学数学系，而后保研直博进入北京大学力学系攻读博士学位。博士期间，研究方向是生物流体力学，利用偏微分方程，研究心肌细胞内钙离子的动力学特性。</w:t>
            </w:r>
            <w:r>
              <w:rPr>
                <w:rFonts w:ascii="宋体" w:hAnsi="宋体"/>
                <w:sz w:val="24"/>
              </w:rPr>
              <w:t>2017</w:t>
            </w:r>
            <w:r>
              <w:rPr>
                <w:rFonts w:ascii="宋体" w:hAnsi="宋体" w:hint="eastAsia"/>
                <w:sz w:val="24"/>
              </w:rPr>
              <w:t>年博士毕业，进入齐鲁工业大学理学院工作。</w:t>
            </w:r>
          </w:p>
          <w:p w:rsidR="005628A8" w:rsidRPr="00A5249E" w:rsidRDefault="005628A8" w:rsidP="005628A8">
            <w:pPr>
              <w:spacing w:line="360" w:lineRule="auto"/>
              <w:ind w:right="51" w:firstLineChars="200" w:firstLine="316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17-18</w:t>
            </w:r>
            <w:r>
              <w:rPr>
                <w:rFonts w:ascii="宋体" w:hAnsi="宋体" w:hint="eastAsia"/>
                <w:sz w:val="24"/>
              </w:rPr>
              <w:t>年第一学期，参与了高等数学的教学工作。通过这一学期的教学，发现对于高等数学的重点和难点，学生易出现的错误，以及学习方法等方面仍不熟悉。在接下来的教学工作中，需要积极向资深教师请教，</w:t>
            </w:r>
            <w:r w:rsidRPr="00E35BD7">
              <w:rPr>
                <w:rFonts w:ascii="宋体" w:hAnsi="宋体" w:hint="eastAsia"/>
                <w:sz w:val="24"/>
              </w:rPr>
              <w:t>在上课过程中要多加思考，适时改进教学方法和策略，以艺术的眼光去对待教学，争取精益求精</w:t>
            </w:r>
            <w:r>
              <w:rPr>
                <w:rFonts w:ascii="宋体" w:hAnsi="宋体" w:hint="eastAsia"/>
                <w:sz w:val="24"/>
              </w:rPr>
              <w:t>。此外，应</w:t>
            </w:r>
            <w:r w:rsidRPr="00A5249E">
              <w:rPr>
                <w:rFonts w:ascii="宋体" w:hAnsi="宋体" w:hint="eastAsia"/>
                <w:sz w:val="24"/>
              </w:rPr>
              <w:t>与时俱进，</w:t>
            </w:r>
            <w:r>
              <w:rPr>
                <w:rFonts w:ascii="宋体" w:hAnsi="宋体" w:hint="eastAsia"/>
                <w:sz w:val="24"/>
              </w:rPr>
              <w:t>走在学术的前沿，将最前沿的知识带到课堂，传授给</w:t>
            </w:r>
            <w:r w:rsidRPr="00A5249E">
              <w:rPr>
                <w:rFonts w:ascii="宋体" w:hAnsi="宋体" w:hint="eastAsia"/>
                <w:sz w:val="24"/>
              </w:rPr>
              <w:t>学生，让他们在毕业后能很快的适应社会的发展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5628A8" w:rsidRPr="00A5249E" w:rsidRDefault="005628A8" w:rsidP="005628A8">
            <w:pPr>
              <w:spacing w:line="360" w:lineRule="auto"/>
              <w:ind w:right="51" w:firstLineChars="200" w:firstLine="31680"/>
              <w:rPr>
                <w:rFonts w:ascii="宋体"/>
                <w:sz w:val="24"/>
              </w:rPr>
            </w:pPr>
          </w:p>
          <w:p w:rsidR="005628A8" w:rsidRDefault="005628A8" w:rsidP="005628A8">
            <w:pPr>
              <w:spacing w:line="360" w:lineRule="auto"/>
              <w:ind w:right="51" w:firstLineChars="200" w:firstLine="31680"/>
              <w:rPr>
                <w:rFonts w:ascii="宋体"/>
                <w:sz w:val="24"/>
              </w:rPr>
            </w:pPr>
          </w:p>
          <w:p w:rsidR="005628A8" w:rsidRPr="0007207D" w:rsidRDefault="005628A8" w:rsidP="005628A8">
            <w:pPr>
              <w:spacing w:line="360" w:lineRule="auto"/>
              <w:ind w:right="51" w:firstLineChars="200" w:firstLine="31680"/>
            </w:pPr>
            <w:r w:rsidRPr="0007207D">
              <w:t xml:space="preserve">                                       </w:t>
            </w:r>
          </w:p>
          <w:p w:rsidR="005628A8" w:rsidRPr="0007207D" w:rsidRDefault="005628A8" w:rsidP="00576128">
            <w:pPr>
              <w:jc w:val="center"/>
            </w:pPr>
            <w:r w:rsidRPr="0007207D">
              <w:t xml:space="preserve">                                                                   </w:t>
            </w:r>
          </w:p>
          <w:p w:rsidR="005628A8" w:rsidRPr="0007207D" w:rsidRDefault="005628A8" w:rsidP="00576128">
            <w:pPr>
              <w:jc w:val="center"/>
            </w:pPr>
            <w:r w:rsidRPr="0007207D">
              <w:t xml:space="preserve">                                            </w:t>
            </w:r>
            <w:r>
              <w:rPr>
                <w:rFonts w:hint="eastAsia"/>
              </w:rPr>
              <w:t>申请人：李景慧</w:t>
            </w:r>
          </w:p>
          <w:p w:rsidR="005628A8" w:rsidRPr="0007207D" w:rsidRDefault="005628A8" w:rsidP="0007207D">
            <w:pPr>
              <w:wordWrap w:val="0"/>
              <w:spacing w:beforeLines="50"/>
              <w:jc w:val="right"/>
            </w:pPr>
            <w:r>
              <w:t>2017</w:t>
            </w:r>
            <w:r w:rsidRPr="0007207D">
              <w:rPr>
                <w:rFonts w:hint="eastAsia"/>
              </w:rPr>
              <w:t>年</w:t>
            </w:r>
            <w:r w:rsidRPr="0007207D">
              <w:t xml:space="preserve">    12</w:t>
            </w:r>
            <w:r w:rsidRPr="0007207D">
              <w:rPr>
                <w:rFonts w:hint="eastAsia"/>
              </w:rPr>
              <w:t>月</w:t>
            </w:r>
            <w:r>
              <w:t xml:space="preserve">   7</w:t>
            </w:r>
            <w:r w:rsidRPr="0007207D">
              <w:t xml:space="preserve"> </w:t>
            </w:r>
            <w:r w:rsidRPr="0007207D">
              <w:rPr>
                <w:rFonts w:hint="eastAsia"/>
              </w:rPr>
              <w:t>日</w:t>
            </w:r>
            <w:r w:rsidRPr="0007207D">
              <w:t xml:space="preserve">    </w:t>
            </w:r>
          </w:p>
        </w:tc>
      </w:tr>
      <w:tr w:rsidR="005628A8" w:rsidRPr="0007207D" w:rsidTr="00F80ABF">
        <w:tblPrEx>
          <w:jc w:val="left"/>
        </w:tblPrEx>
        <w:trPr>
          <w:trHeight w:val="2278"/>
        </w:trPr>
        <w:tc>
          <w:tcPr>
            <w:tcW w:w="8501" w:type="dxa"/>
            <w:gridSpan w:val="18"/>
          </w:tcPr>
          <w:p w:rsidR="005628A8" w:rsidRPr="0007207D" w:rsidRDefault="005628A8" w:rsidP="0007207D">
            <w:pPr>
              <w:spacing w:beforeLines="50"/>
              <w:jc w:val="center"/>
            </w:pPr>
            <w:r w:rsidRPr="0007207D">
              <w:rPr>
                <w:rFonts w:hint="eastAsia"/>
              </w:rPr>
              <w:t>六、学院意见</w:t>
            </w:r>
          </w:p>
          <w:p w:rsidR="005628A8" w:rsidRPr="0007207D" w:rsidRDefault="005628A8" w:rsidP="0007207D">
            <w:pPr>
              <w:spacing w:beforeLines="50"/>
              <w:jc w:val="center"/>
            </w:pPr>
          </w:p>
          <w:p w:rsidR="005628A8" w:rsidRPr="0007207D" w:rsidRDefault="005628A8" w:rsidP="0007207D">
            <w:pPr>
              <w:spacing w:beforeLines="50"/>
              <w:jc w:val="center"/>
            </w:pPr>
          </w:p>
          <w:p w:rsidR="005628A8" w:rsidRPr="0007207D" w:rsidRDefault="005628A8" w:rsidP="0007207D">
            <w:pPr>
              <w:spacing w:beforeLines="50"/>
              <w:jc w:val="center"/>
            </w:pPr>
          </w:p>
          <w:p w:rsidR="005628A8" w:rsidRPr="0007207D" w:rsidRDefault="005628A8" w:rsidP="0007207D">
            <w:pPr>
              <w:spacing w:beforeLines="50"/>
              <w:jc w:val="center"/>
            </w:pPr>
            <w:r w:rsidRPr="0007207D">
              <w:t xml:space="preserve">                                               </w:t>
            </w:r>
            <w:r w:rsidRPr="0007207D">
              <w:rPr>
                <w:rFonts w:hint="eastAsia"/>
              </w:rPr>
              <w:t>学院负责人：</w:t>
            </w:r>
          </w:p>
          <w:p w:rsidR="005628A8" w:rsidRPr="0007207D" w:rsidRDefault="005628A8" w:rsidP="0007207D">
            <w:pPr>
              <w:spacing w:beforeLines="50"/>
              <w:jc w:val="center"/>
            </w:pPr>
            <w:r w:rsidRPr="0007207D">
              <w:t xml:space="preserve">                                                         </w:t>
            </w:r>
            <w:r w:rsidRPr="0007207D">
              <w:rPr>
                <w:rFonts w:hint="eastAsia"/>
              </w:rPr>
              <w:t>年</w:t>
            </w:r>
            <w:r w:rsidRPr="0007207D">
              <w:t xml:space="preserve">    </w:t>
            </w:r>
            <w:r w:rsidRPr="0007207D">
              <w:rPr>
                <w:rFonts w:hint="eastAsia"/>
              </w:rPr>
              <w:t>月</w:t>
            </w:r>
            <w:r w:rsidRPr="0007207D">
              <w:t xml:space="preserve">    </w:t>
            </w:r>
            <w:r w:rsidRPr="0007207D">
              <w:rPr>
                <w:rFonts w:hint="eastAsia"/>
              </w:rPr>
              <w:t>日</w:t>
            </w:r>
          </w:p>
        </w:tc>
      </w:tr>
    </w:tbl>
    <w:p w:rsidR="005628A8" w:rsidRDefault="005628A8"/>
    <w:sectPr w:rsidR="005628A8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8A8" w:rsidRDefault="005628A8" w:rsidP="00FE70DD">
      <w:r>
        <w:separator/>
      </w:r>
    </w:p>
  </w:endnote>
  <w:endnote w:type="continuationSeparator" w:id="0">
    <w:p w:rsidR="005628A8" w:rsidRDefault="005628A8" w:rsidP="00FE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8A8" w:rsidRDefault="005628A8" w:rsidP="00FE70DD">
      <w:r>
        <w:separator/>
      </w:r>
    </w:p>
  </w:footnote>
  <w:footnote w:type="continuationSeparator" w:id="0">
    <w:p w:rsidR="005628A8" w:rsidRDefault="005628A8" w:rsidP="00FE70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62B3"/>
    <w:rsid w:val="0007207D"/>
    <w:rsid w:val="00090EDC"/>
    <w:rsid w:val="000A660C"/>
    <w:rsid w:val="000C3D13"/>
    <w:rsid w:val="00111A3E"/>
    <w:rsid w:val="0011729A"/>
    <w:rsid w:val="00140154"/>
    <w:rsid w:val="0014052C"/>
    <w:rsid w:val="00210AB0"/>
    <w:rsid w:val="002A3FC0"/>
    <w:rsid w:val="002B3948"/>
    <w:rsid w:val="002E0313"/>
    <w:rsid w:val="003108F9"/>
    <w:rsid w:val="00363574"/>
    <w:rsid w:val="004105AB"/>
    <w:rsid w:val="00445340"/>
    <w:rsid w:val="00456A01"/>
    <w:rsid w:val="00484646"/>
    <w:rsid w:val="004A470B"/>
    <w:rsid w:val="005628A8"/>
    <w:rsid w:val="00566E36"/>
    <w:rsid w:val="00575D44"/>
    <w:rsid w:val="00576128"/>
    <w:rsid w:val="00581C56"/>
    <w:rsid w:val="005924E6"/>
    <w:rsid w:val="005A4CA3"/>
    <w:rsid w:val="005B046C"/>
    <w:rsid w:val="006078F2"/>
    <w:rsid w:val="006813E2"/>
    <w:rsid w:val="0069607C"/>
    <w:rsid w:val="006C0692"/>
    <w:rsid w:val="006E4D5D"/>
    <w:rsid w:val="00735304"/>
    <w:rsid w:val="008A54CE"/>
    <w:rsid w:val="008A697B"/>
    <w:rsid w:val="00906415"/>
    <w:rsid w:val="00933622"/>
    <w:rsid w:val="00980E2C"/>
    <w:rsid w:val="00A250DA"/>
    <w:rsid w:val="00A5249E"/>
    <w:rsid w:val="00A96396"/>
    <w:rsid w:val="00AB52E7"/>
    <w:rsid w:val="00B462B3"/>
    <w:rsid w:val="00C60359"/>
    <w:rsid w:val="00C633D5"/>
    <w:rsid w:val="00CE3D86"/>
    <w:rsid w:val="00D03EB1"/>
    <w:rsid w:val="00DA1ADC"/>
    <w:rsid w:val="00DD237A"/>
    <w:rsid w:val="00DE5070"/>
    <w:rsid w:val="00E16426"/>
    <w:rsid w:val="00E35BD7"/>
    <w:rsid w:val="00EB5877"/>
    <w:rsid w:val="00F5644F"/>
    <w:rsid w:val="00F80ABF"/>
    <w:rsid w:val="00F80B6A"/>
    <w:rsid w:val="00FE7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34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E70D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E70D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2</Pages>
  <Words>143</Words>
  <Characters>816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4</cp:revision>
  <dcterms:created xsi:type="dcterms:W3CDTF">2017-06-11T14:15:00Z</dcterms:created>
  <dcterms:modified xsi:type="dcterms:W3CDTF">2017-12-07T15:40:00Z</dcterms:modified>
</cp:coreProperties>
</file>